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128" w:rsidRPr="00DA3F14" w:rsidRDefault="00072128" w:rsidP="00DA3F14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cs="Times New Roman"/>
          <w:b/>
          <w:bCs/>
          <w:shd w:val="clear" w:color="auto" w:fill="FFFFFF"/>
        </w:rPr>
      </w:pPr>
      <w:r w:rsidRPr="00DA3F14">
        <w:rPr>
          <w:rFonts w:hint="eastAsia"/>
          <w:b/>
          <w:bCs/>
          <w:shd w:val="clear" w:color="auto" w:fill="FFFFFF"/>
        </w:rPr>
        <w:t>关于</w:t>
      </w:r>
      <w:r w:rsidRPr="00DA3F14">
        <w:rPr>
          <w:b/>
          <w:bCs/>
          <w:shd w:val="clear" w:color="auto" w:fill="FFFFFF"/>
        </w:rPr>
        <w:t>2016</w:t>
      </w:r>
      <w:r w:rsidRPr="00DA3F14">
        <w:rPr>
          <w:rFonts w:hint="eastAsia"/>
          <w:b/>
          <w:bCs/>
          <w:shd w:val="clear" w:color="auto" w:fill="FFFFFF"/>
        </w:rPr>
        <w:t>年暑假大学生赴美社会调研项目的通知</w:t>
      </w:r>
    </w:p>
    <w:p w:rsidR="00072128" w:rsidRPr="00DA3F14" w:rsidRDefault="00072128" w:rsidP="0044037B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Fonts w:hint="eastAsia"/>
        </w:rPr>
        <w:t>各学院：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rPr>
          <w:rFonts w:hint="eastAsia"/>
        </w:rPr>
        <w:t>为增加我校学生海外实践经历，开拓国际化视野，</w:t>
      </w:r>
      <w:r w:rsidRPr="00DA3F14">
        <w:t>2016</w:t>
      </w:r>
      <w:r w:rsidRPr="00DA3F14">
        <w:rPr>
          <w:rFonts w:hint="eastAsia"/>
        </w:rPr>
        <w:t>年暑假期间，我校继续开展大学生赴美社会调研项目。参与项目学生需深入美国社会，寄宿在美国家庭，在美国教师的协助下，完成不同的调研课题。目的是在实践中培养学生创新意识及组织沟通能力，开拓国际化视野，为学生未来出国深造、外企就业打下基础。现将</w:t>
      </w:r>
      <w:r w:rsidRPr="00DA3F14">
        <w:t>2016</w:t>
      </w:r>
      <w:r w:rsidRPr="00DA3F14">
        <w:rPr>
          <w:rFonts w:hint="eastAsia"/>
        </w:rPr>
        <w:t>年暑假报名事宜通知如下：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一、项目内容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（一）</w:t>
      </w:r>
      <w:r w:rsidRPr="00DA3F14">
        <w:rPr>
          <w:rFonts w:hint="eastAsia"/>
        </w:rPr>
        <w:t>调研时间：</w:t>
      </w:r>
      <w:r w:rsidRPr="00DA3F14">
        <w:t>2016</w:t>
      </w:r>
      <w:r w:rsidRPr="00DA3F14">
        <w:rPr>
          <w:rFonts w:hint="eastAsia"/>
        </w:rPr>
        <w:t>年暑假（</w:t>
      </w:r>
      <w:r w:rsidRPr="00DA3F14">
        <w:t>21</w:t>
      </w:r>
      <w:r w:rsidRPr="00DA3F14">
        <w:rPr>
          <w:rFonts w:hint="eastAsia"/>
        </w:rPr>
        <w:t>天）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（二）</w:t>
      </w:r>
      <w:r w:rsidRPr="00DA3F14">
        <w:rPr>
          <w:rFonts w:hint="eastAsia"/>
        </w:rPr>
        <w:t>组团形式：</w:t>
      </w:r>
      <w:r w:rsidRPr="00DA3F14">
        <w:t>12-13</w:t>
      </w:r>
      <w:r w:rsidRPr="00DA3F14">
        <w:rPr>
          <w:rFonts w:hint="eastAsia"/>
        </w:rPr>
        <w:t>名学生及一名带队老师组成调研团，由老师带领深入美国社区。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（三）</w:t>
      </w:r>
      <w:r w:rsidRPr="00DA3F14">
        <w:rPr>
          <w:rFonts w:hint="eastAsia"/>
        </w:rPr>
        <w:t>调研地点：西海岸</w:t>
      </w:r>
      <w:r w:rsidRPr="00DA3F14">
        <w:t>(</w:t>
      </w:r>
      <w:r w:rsidRPr="00DA3F14">
        <w:rPr>
          <w:rFonts w:hint="eastAsia"/>
        </w:rPr>
        <w:t>洛杉矶地区、旧金山地区</w:t>
      </w:r>
      <w:r w:rsidRPr="00DA3F14">
        <w:t>)</w:t>
      </w:r>
      <w:r w:rsidRPr="00DA3F14">
        <w:rPr>
          <w:rFonts w:hint="eastAsia"/>
        </w:rPr>
        <w:t>或东海岸（华盛顿、纽约及费城地区）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（四）</w:t>
      </w:r>
      <w:r w:rsidRPr="00DA3F14">
        <w:rPr>
          <w:rFonts w:hint="eastAsia"/>
        </w:rPr>
        <w:t>住宿安排：师生均入住美国接待家庭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（五）</w:t>
      </w:r>
      <w:r w:rsidRPr="00DA3F14">
        <w:rPr>
          <w:rFonts w:hint="eastAsia"/>
        </w:rPr>
        <w:t>调研内容：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A.</w:t>
      </w:r>
      <w:r w:rsidRPr="00DA3F14">
        <w:rPr>
          <w:rFonts w:hint="eastAsia"/>
        </w:rPr>
        <w:t>中美医疗机构及医疗保障体系的调研比较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B.</w:t>
      </w:r>
      <w:r w:rsidRPr="00DA3F14">
        <w:rPr>
          <w:rFonts w:hint="eastAsia"/>
        </w:rPr>
        <w:t>中美社会职能体系（警察局消防局）的调研比较</w:t>
      </w:r>
      <w:r w:rsidRPr="00DA3F14">
        <w:rPr>
          <w:rFonts w:cs="Times New Roman"/>
        </w:rPr>
        <w:t> 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C.</w:t>
      </w:r>
      <w:r w:rsidRPr="00DA3F14">
        <w:rPr>
          <w:rFonts w:hint="eastAsia"/>
        </w:rPr>
        <w:t>中美公益组织及志愿者服务的调研比较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D.</w:t>
      </w:r>
      <w:r w:rsidRPr="00DA3F14">
        <w:rPr>
          <w:rFonts w:hint="eastAsia"/>
        </w:rPr>
        <w:t>中美教学教育观念及教学环境的调研比较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E.</w:t>
      </w:r>
      <w:r w:rsidRPr="00DA3F14">
        <w:rPr>
          <w:rFonts w:hint="eastAsia"/>
        </w:rPr>
        <w:t>中国传统文化传播与展示活动</w:t>
      </w:r>
      <w:r w:rsidRPr="00DA3F14">
        <w:rPr>
          <w:rFonts w:cs="Times New Roman"/>
        </w:rPr>
        <w:t> 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t>F.</w:t>
      </w:r>
      <w:r w:rsidRPr="00DA3F14">
        <w:rPr>
          <w:rFonts w:hint="eastAsia"/>
        </w:rPr>
        <w:t>中美家庭结构调研比较</w:t>
      </w:r>
      <w:r w:rsidRPr="00DA3F14">
        <w:rPr>
          <w:rFonts w:cs="Times New Roman"/>
        </w:rPr>
        <w:t> 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rPr>
          <w:rFonts w:hint="eastAsia"/>
        </w:rPr>
        <w:t>注：此次调研项目不同于普通旅游项目，所有参加项目的学生必须在带队教师的指导下，保持积极乐观心态，共同完成调研项目。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二、项目费用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（一）</w:t>
      </w:r>
      <w:r w:rsidRPr="00DA3F14">
        <w:rPr>
          <w:rFonts w:hint="eastAsia"/>
        </w:rPr>
        <w:t>项目申请费：</w:t>
      </w:r>
      <w:r w:rsidRPr="00DA3F14">
        <w:t>2500</w:t>
      </w:r>
      <w:r w:rsidRPr="00DA3F14">
        <w:rPr>
          <w:rFonts w:hint="eastAsia"/>
        </w:rPr>
        <w:t>元人民币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（二）</w:t>
      </w:r>
      <w:r w:rsidRPr="00DA3F14">
        <w:rPr>
          <w:rFonts w:hint="eastAsia"/>
        </w:rPr>
        <w:t>项目费用：</w:t>
      </w:r>
      <w:r w:rsidRPr="00DA3F14">
        <w:t>4750</w:t>
      </w:r>
      <w:r w:rsidRPr="00DA3F14">
        <w:rPr>
          <w:rFonts w:hint="eastAsia"/>
        </w:rPr>
        <w:t>美金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（三）</w:t>
      </w:r>
      <w:r w:rsidRPr="00DA3F14">
        <w:rPr>
          <w:rFonts w:hint="eastAsia"/>
        </w:rPr>
        <w:t>费用包含：签证预约（</w:t>
      </w:r>
      <w:r w:rsidRPr="00DA3F14">
        <w:t>1</w:t>
      </w:r>
      <w:r w:rsidRPr="00DA3F14">
        <w:rPr>
          <w:rFonts w:hint="eastAsia"/>
        </w:rPr>
        <w:t>次）、签证辅导、行前辅导、全程美国医疗保险和意外伤害保险、美国社会调研地点及当地社区安排等运作费用，美国当地紧急支援服务，在美项目过程中所产生的旅行、食宿、课程、教材、娱乐景点门票、交通等费用。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（四）</w:t>
      </w:r>
      <w:r w:rsidRPr="00DA3F14">
        <w:rPr>
          <w:rFonts w:hint="eastAsia"/>
        </w:rPr>
        <w:t>费用不含：国际往返机票、护照申请费、美国使馆签证费、前往使领馆及口岸城市的国内交通、在美期间个人消费等费用。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四、申请条件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（一）</w:t>
      </w:r>
      <w:r w:rsidRPr="00DA3F14">
        <w:rPr>
          <w:rFonts w:hint="eastAsia"/>
        </w:rPr>
        <w:t>我校在读学生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（二）</w:t>
      </w:r>
      <w:r w:rsidRPr="00DA3F14">
        <w:rPr>
          <w:rFonts w:hint="eastAsia"/>
        </w:rPr>
        <w:t>英语成绩优秀，口语流利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>
        <w:rPr>
          <w:rFonts w:hint="eastAsia"/>
        </w:rPr>
        <w:t>（三）</w:t>
      </w:r>
      <w:r w:rsidRPr="00DA3F14">
        <w:rPr>
          <w:rFonts w:hint="eastAsia"/>
        </w:rPr>
        <w:t>身体健康，沟通能力强，有良好的精神面貌</w:t>
      </w:r>
    </w:p>
    <w:p w:rsidR="00072128" w:rsidRPr="00DA3F14" w:rsidRDefault="00072128" w:rsidP="00124BD7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五、申请流程和材料</w:t>
      </w:r>
    </w:p>
    <w:p w:rsidR="00072128" w:rsidRPr="00831FF4" w:rsidRDefault="00072128" w:rsidP="00CD47EB">
      <w:pPr>
        <w:pStyle w:val="NormalWeb"/>
        <w:shd w:val="clear" w:color="auto" w:fill="FFFFFF"/>
        <w:spacing w:before="120" w:beforeAutospacing="0" w:after="120" w:afterAutospacing="0" w:line="360" w:lineRule="auto"/>
        <w:ind w:firstLineChars="200" w:firstLine="31680"/>
        <w:rPr>
          <w:rFonts w:cs="Times New Roman"/>
        </w:rPr>
      </w:pPr>
      <w:r w:rsidRPr="00DA3F14">
        <w:rPr>
          <w:rFonts w:hint="eastAsia"/>
        </w:rPr>
        <w:t>有意向的同学可在网上下载申请材料：江南大学海外游学项目申请表（附件</w:t>
      </w:r>
      <w:r w:rsidRPr="00DA3F14">
        <w:t>1</w:t>
      </w:r>
      <w:r w:rsidRPr="00DA3F14">
        <w:rPr>
          <w:rFonts w:hint="eastAsia"/>
        </w:rPr>
        <w:t>）及青年师生赴美社会调研项目报名表（附件</w:t>
      </w:r>
      <w:r w:rsidRPr="00DA3F14">
        <w:t>2</w:t>
      </w:r>
      <w:r w:rsidRPr="00DA3F14">
        <w:rPr>
          <w:rFonts w:hint="eastAsia"/>
        </w:rPr>
        <w:t>）填报，由学院汇总申请材料（纸质版）与学生护照复印件于</w:t>
      </w:r>
      <w:r w:rsidRPr="00831FF4">
        <w:rPr>
          <w:b/>
          <w:bCs/>
        </w:rPr>
        <w:t>2016</w:t>
      </w:r>
      <w:r w:rsidRPr="00831FF4">
        <w:rPr>
          <w:rFonts w:hint="eastAsia"/>
          <w:b/>
          <w:bCs/>
        </w:rPr>
        <w:t>年</w:t>
      </w:r>
      <w:r>
        <w:rPr>
          <w:b/>
          <w:bCs/>
        </w:rPr>
        <w:t>4</w:t>
      </w:r>
      <w:r w:rsidRPr="00831FF4">
        <w:rPr>
          <w:rFonts w:hint="eastAsia"/>
          <w:b/>
          <w:bCs/>
        </w:rPr>
        <w:t>月</w:t>
      </w:r>
      <w:r>
        <w:rPr>
          <w:b/>
          <w:bCs/>
        </w:rPr>
        <w:t>15</w:t>
      </w:r>
      <w:r w:rsidRPr="00831FF4">
        <w:rPr>
          <w:rFonts w:hint="eastAsia"/>
          <w:b/>
          <w:bCs/>
        </w:rPr>
        <w:t>日</w:t>
      </w:r>
      <w:r>
        <w:rPr>
          <w:rFonts w:hint="eastAsia"/>
          <w:b/>
          <w:bCs/>
        </w:rPr>
        <w:t>（周五）</w:t>
      </w:r>
      <w:r w:rsidRPr="00DA3F14">
        <w:rPr>
          <w:rFonts w:hint="eastAsia"/>
        </w:rPr>
        <w:t>前报至国际交流与合作处（行政楼</w:t>
      </w:r>
      <w:r w:rsidRPr="00DA3F14">
        <w:t>A411</w:t>
      </w:r>
      <w:r w:rsidRPr="00DA3F14">
        <w:rPr>
          <w:rFonts w:hint="eastAsia"/>
        </w:rPr>
        <w:t>）</w:t>
      </w:r>
      <w:r>
        <w:rPr>
          <w:rFonts w:hint="eastAsia"/>
        </w:rPr>
        <w:t>。</w:t>
      </w:r>
      <w:r w:rsidRPr="00831FF4">
        <w:rPr>
          <w:rFonts w:hint="eastAsia"/>
        </w:rPr>
        <w:t>申报同学同时加入</w:t>
      </w:r>
      <w:r w:rsidRPr="00831FF4">
        <w:t>QQ</w:t>
      </w:r>
      <w:r w:rsidRPr="00831FF4">
        <w:rPr>
          <w:rFonts w:hint="eastAsia"/>
        </w:rPr>
        <w:t>群：“</w:t>
      </w:r>
      <w:r w:rsidRPr="00831FF4">
        <w:t>2016</w:t>
      </w:r>
      <w:r w:rsidRPr="00831FF4">
        <w:rPr>
          <w:rFonts w:hint="eastAsia"/>
        </w:rPr>
        <w:t>暑期项目”</w:t>
      </w:r>
      <w:r w:rsidRPr="00831FF4">
        <w:t>223153801</w:t>
      </w:r>
      <w:r w:rsidRPr="00831FF4">
        <w:rPr>
          <w:rFonts w:hint="eastAsia"/>
        </w:rPr>
        <w:t>，群名片改为</w:t>
      </w:r>
      <w:r>
        <w:rPr>
          <w:rFonts w:hint="eastAsia"/>
        </w:rPr>
        <w:t>赴美调研</w:t>
      </w:r>
      <w:r w:rsidRPr="00831FF4">
        <w:t>+</w:t>
      </w:r>
      <w:r w:rsidRPr="00831FF4">
        <w:rPr>
          <w:rFonts w:hint="eastAsia"/>
        </w:rPr>
        <w:t>姓名。</w:t>
      </w:r>
    </w:p>
    <w:p w:rsidR="00072128" w:rsidRPr="00DA3F14" w:rsidRDefault="00072128" w:rsidP="00E6585F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六、项目宣讲会安排</w:t>
      </w:r>
    </w:p>
    <w:p w:rsidR="00072128" w:rsidRPr="00DA3F14" w:rsidRDefault="00072128" w:rsidP="00DA3F14">
      <w:pPr>
        <w:pStyle w:val="NormalWeb"/>
        <w:shd w:val="clear" w:color="auto" w:fill="FFFFFF"/>
        <w:spacing w:before="120" w:beforeAutospacing="0" w:after="120" w:afterAutospacing="0" w:line="360" w:lineRule="auto"/>
        <w:ind w:firstLine="480"/>
        <w:rPr>
          <w:rFonts w:cs="Times New Roman"/>
        </w:rPr>
      </w:pPr>
      <w:r w:rsidRPr="00DA3F14">
        <w:rPr>
          <w:rFonts w:hint="eastAsia"/>
        </w:rPr>
        <w:t>为让学生更深入了解该项目，将于</w:t>
      </w:r>
      <w:r w:rsidRPr="00DA3F14">
        <w:rPr>
          <w:rStyle w:val="Strong"/>
        </w:rPr>
        <w:t>2016</w:t>
      </w:r>
      <w:r w:rsidRPr="00DA3F14">
        <w:rPr>
          <w:rStyle w:val="Strong"/>
          <w:rFonts w:hint="eastAsia"/>
        </w:rPr>
        <w:t>年</w:t>
      </w:r>
      <w:r w:rsidRPr="00DA3F14">
        <w:rPr>
          <w:rStyle w:val="Strong"/>
        </w:rPr>
        <w:t>3</w:t>
      </w:r>
      <w:r w:rsidRPr="00DA3F14">
        <w:rPr>
          <w:rStyle w:val="Strong"/>
          <w:rFonts w:hint="eastAsia"/>
        </w:rPr>
        <w:t>月</w:t>
      </w:r>
      <w:r w:rsidRPr="00DA3F14">
        <w:rPr>
          <w:rStyle w:val="Strong"/>
        </w:rPr>
        <w:t>30</w:t>
      </w:r>
      <w:r w:rsidRPr="00DA3F14">
        <w:rPr>
          <w:rStyle w:val="Strong"/>
          <w:rFonts w:hint="eastAsia"/>
        </w:rPr>
        <w:t>日（周三）下午</w:t>
      </w:r>
      <w:r w:rsidRPr="00DA3F14">
        <w:rPr>
          <w:rStyle w:val="Strong"/>
        </w:rPr>
        <w:t>15:30-17:00</w:t>
      </w:r>
    </w:p>
    <w:p w:rsidR="00072128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Style w:val="Strong"/>
          <w:rFonts w:hint="eastAsia"/>
        </w:rPr>
        <w:t>举行项目宣讲会，地点：</w:t>
      </w:r>
      <w:r>
        <w:rPr>
          <w:rStyle w:val="Strong"/>
        </w:rPr>
        <w:t>1</w:t>
      </w:r>
      <w:r>
        <w:rPr>
          <w:rStyle w:val="Strong"/>
          <w:rFonts w:hint="eastAsia"/>
        </w:rPr>
        <w:t>教楼</w:t>
      </w:r>
      <w:r>
        <w:rPr>
          <w:rStyle w:val="Strong"/>
        </w:rPr>
        <w:t>1A216</w:t>
      </w:r>
      <w:r>
        <w:rPr>
          <w:rStyle w:val="Strong"/>
          <w:rFonts w:hint="eastAsia"/>
        </w:rPr>
        <w:t>多</w:t>
      </w:r>
      <w:r w:rsidRPr="00DA3F14">
        <w:rPr>
          <w:rStyle w:val="Strong"/>
          <w:rFonts w:hint="eastAsia"/>
        </w:rPr>
        <w:t>。</w:t>
      </w:r>
      <w:r w:rsidRPr="00DA3F14">
        <w:rPr>
          <w:rFonts w:hint="eastAsia"/>
        </w:rPr>
        <w:t>欢迎感兴趣的同学参加。</w:t>
      </w:r>
    </w:p>
    <w:p w:rsidR="00072128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</w:p>
    <w:p w:rsidR="00072128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9D4065">
        <w:rPr>
          <w:rFonts w:hint="eastAsia"/>
        </w:rPr>
        <w:t>附件</w:t>
      </w:r>
      <w:r w:rsidRPr="009D4065">
        <w:t>1</w:t>
      </w:r>
      <w:r w:rsidRPr="009D4065">
        <w:rPr>
          <w:rFonts w:hint="eastAsia"/>
        </w:rPr>
        <w:t>：江南大学海外游学项目申请表</w:t>
      </w:r>
    </w:p>
    <w:p w:rsidR="00072128" w:rsidRPr="009D4065" w:rsidRDefault="00072128" w:rsidP="009D4065">
      <w:pPr>
        <w:pStyle w:val="NormalWeb"/>
        <w:tabs>
          <w:tab w:val="left" w:pos="690"/>
          <w:tab w:val="left" w:pos="1140"/>
          <w:tab w:val="left" w:pos="1440"/>
          <w:tab w:val="left" w:pos="2562"/>
          <w:tab w:val="center" w:pos="4678"/>
          <w:tab w:val="center" w:pos="4748"/>
          <w:tab w:val="center" w:pos="4819"/>
        </w:tabs>
        <w:spacing w:before="0" w:beforeAutospacing="0" w:after="0" w:afterAutospacing="0"/>
        <w:rPr>
          <w:rFonts w:cs="Times New Roman"/>
        </w:rPr>
      </w:pPr>
      <w:r>
        <w:rPr>
          <w:rFonts w:hint="eastAsia"/>
        </w:rPr>
        <w:t>附件</w:t>
      </w:r>
      <w:r>
        <w:t>2</w:t>
      </w:r>
      <w:r>
        <w:rPr>
          <w:rFonts w:hint="eastAsia"/>
        </w:rPr>
        <w:t>：</w:t>
      </w:r>
      <w:bookmarkStart w:id="0" w:name="OLE_LINK3"/>
      <w:bookmarkStart w:id="1" w:name="OLE_LINK4"/>
      <w:bookmarkEnd w:id="0"/>
      <w:bookmarkEnd w:id="1"/>
      <w:r w:rsidRPr="009D4065">
        <w:t>2016</w:t>
      </w:r>
      <w:r w:rsidRPr="009D4065">
        <w:rPr>
          <w:rFonts w:hint="eastAsia"/>
        </w:rPr>
        <w:t>年暑假青年师生赴美社会调研项目报名表</w:t>
      </w:r>
    </w:p>
    <w:p w:rsidR="00072128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9D4065">
        <w:rPr>
          <w:rFonts w:hint="eastAsia"/>
        </w:rPr>
        <w:t>附件</w:t>
      </w:r>
      <w:r w:rsidRPr="009D4065">
        <w:t>3</w:t>
      </w:r>
      <w:r w:rsidRPr="009D4065">
        <w:rPr>
          <w:rFonts w:hint="eastAsia"/>
        </w:rPr>
        <w:t>：</w:t>
      </w:r>
      <w:r w:rsidRPr="009D4065">
        <w:t>2016</w:t>
      </w:r>
      <w:r w:rsidRPr="009D4065">
        <w:rPr>
          <w:rFonts w:hint="eastAsia"/>
        </w:rPr>
        <w:t>年夏季</w:t>
      </w:r>
      <w:r w:rsidRPr="009D4065">
        <w:t>SRA</w:t>
      </w:r>
      <w:r w:rsidRPr="009D4065">
        <w:rPr>
          <w:rFonts w:hint="eastAsia"/>
        </w:rPr>
        <w:t>东海岸费城周边地区行程示例单</w:t>
      </w:r>
    </w:p>
    <w:p w:rsidR="00072128" w:rsidRPr="009D4065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9D4065">
        <w:rPr>
          <w:rFonts w:hint="eastAsia"/>
        </w:rPr>
        <w:t>附件</w:t>
      </w:r>
      <w:r w:rsidRPr="009D4065">
        <w:t>4</w:t>
      </w:r>
      <w:r w:rsidRPr="009D4065">
        <w:rPr>
          <w:rFonts w:hint="eastAsia"/>
        </w:rPr>
        <w:t>：</w:t>
      </w:r>
      <w:r w:rsidRPr="009D4065">
        <w:t>2016</w:t>
      </w:r>
      <w:r w:rsidRPr="009D4065">
        <w:rPr>
          <w:rFonts w:hint="eastAsia"/>
        </w:rPr>
        <w:t>年夏季</w:t>
      </w:r>
      <w:r w:rsidRPr="009D4065">
        <w:t>SRA</w:t>
      </w:r>
      <w:r w:rsidRPr="009D4065">
        <w:rPr>
          <w:rFonts w:hint="eastAsia"/>
        </w:rPr>
        <w:t>西海岸洛杉矶地区行程示例单</w:t>
      </w:r>
    </w:p>
    <w:p w:rsidR="00072128" w:rsidRPr="00DA3F14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DA3F14">
        <w:rPr>
          <w:rFonts w:hint="eastAsia"/>
        </w:rPr>
        <w:t>联系人：秦老师</w:t>
      </w:r>
    </w:p>
    <w:p w:rsidR="00072128" w:rsidRPr="00DA3F14" w:rsidRDefault="00072128" w:rsidP="00AE5625">
      <w:pPr>
        <w:pStyle w:val="NormalWeb"/>
        <w:shd w:val="clear" w:color="auto" w:fill="FFFFFF"/>
        <w:spacing w:before="120" w:beforeAutospacing="0" w:after="120" w:afterAutospacing="0" w:line="360" w:lineRule="auto"/>
      </w:pPr>
      <w:r w:rsidRPr="00DA3F14">
        <w:rPr>
          <w:rFonts w:hint="eastAsia"/>
        </w:rPr>
        <w:t>联系电话：</w:t>
      </w:r>
      <w:r w:rsidRPr="00DA3F14">
        <w:t xml:space="preserve"> 85913623</w:t>
      </w:r>
      <w:bookmarkStart w:id="2" w:name="_GoBack"/>
      <w:bookmarkEnd w:id="2"/>
    </w:p>
    <w:p w:rsidR="00072128" w:rsidRDefault="00072128" w:rsidP="00DA3F14">
      <w:pPr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>
        <w:rPr>
          <w:rFonts w:cs="宋体" w:hint="eastAsia"/>
          <w:sz w:val="24"/>
          <w:szCs w:val="24"/>
        </w:rPr>
        <w:t>国际交流与合作处</w:t>
      </w:r>
    </w:p>
    <w:p w:rsidR="00072128" w:rsidRPr="00AE5625" w:rsidRDefault="00072128" w:rsidP="00DA3F14">
      <w:pPr>
        <w:spacing w:line="360" w:lineRule="auto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2016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>14</w:t>
      </w:r>
      <w:r>
        <w:rPr>
          <w:rFonts w:cs="宋体" w:hint="eastAsia"/>
          <w:sz w:val="24"/>
          <w:szCs w:val="24"/>
        </w:rPr>
        <w:t>日</w:t>
      </w:r>
    </w:p>
    <w:sectPr w:rsidR="00072128" w:rsidRPr="00AE5625" w:rsidSect="007C0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128" w:rsidRDefault="00072128" w:rsidP="00920B6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72128" w:rsidRDefault="00072128" w:rsidP="00920B6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128" w:rsidRDefault="00072128" w:rsidP="00920B6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72128" w:rsidRDefault="00072128" w:rsidP="00920B6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24A"/>
    <w:rsid w:val="00072128"/>
    <w:rsid w:val="000B48B2"/>
    <w:rsid w:val="00124BD7"/>
    <w:rsid w:val="00223484"/>
    <w:rsid w:val="002402BC"/>
    <w:rsid w:val="00242D95"/>
    <w:rsid w:val="002D1749"/>
    <w:rsid w:val="00310C12"/>
    <w:rsid w:val="00321AF5"/>
    <w:rsid w:val="0044037B"/>
    <w:rsid w:val="004B724A"/>
    <w:rsid w:val="004C2E48"/>
    <w:rsid w:val="00587B8C"/>
    <w:rsid w:val="005D39B3"/>
    <w:rsid w:val="005E4C53"/>
    <w:rsid w:val="0060258A"/>
    <w:rsid w:val="00686604"/>
    <w:rsid w:val="006C43A7"/>
    <w:rsid w:val="00755A3A"/>
    <w:rsid w:val="007C0C41"/>
    <w:rsid w:val="00831FF4"/>
    <w:rsid w:val="008D24C2"/>
    <w:rsid w:val="00920B61"/>
    <w:rsid w:val="009C03A0"/>
    <w:rsid w:val="009D4065"/>
    <w:rsid w:val="00AE5625"/>
    <w:rsid w:val="00B11AFE"/>
    <w:rsid w:val="00B8027E"/>
    <w:rsid w:val="00BA1C79"/>
    <w:rsid w:val="00BE6FC0"/>
    <w:rsid w:val="00C079F5"/>
    <w:rsid w:val="00CD47EB"/>
    <w:rsid w:val="00D255DE"/>
    <w:rsid w:val="00D30C81"/>
    <w:rsid w:val="00D97FB4"/>
    <w:rsid w:val="00DA3F14"/>
    <w:rsid w:val="00E6585F"/>
    <w:rsid w:val="00E95AD7"/>
    <w:rsid w:val="00ED23D0"/>
    <w:rsid w:val="00EF4519"/>
    <w:rsid w:val="00FB1E06"/>
    <w:rsid w:val="00FD428F"/>
    <w:rsid w:val="00FD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C4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255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D255DE"/>
    <w:rPr>
      <w:b/>
      <w:bCs/>
    </w:rPr>
  </w:style>
  <w:style w:type="character" w:styleId="Hyperlink">
    <w:name w:val="Hyperlink"/>
    <w:basedOn w:val="DefaultParagraphFont"/>
    <w:uiPriority w:val="99"/>
    <w:semiHidden/>
    <w:rsid w:val="00D255D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D255DE"/>
  </w:style>
  <w:style w:type="paragraph" w:styleId="Header">
    <w:name w:val="header"/>
    <w:basedOn w:val="Normal"/>
    <w:link w:val="HeaderChar"/>
    <w:uiPriority w:val="99"/>
    <w:rsid w:val="00920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0B6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20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0B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0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190</Words>
  <Characters>1087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18</cp:revision>
  <dcterms:created xsi:type="dcterms:W3CDTF">2016-03-02T07:13:00Z</dcterms:created>
  <dcterms:modified xsi:type="dcterms:W3CDTF">2016-03-15T08:38:00Z</dcterms:modified>
</cp:coreProperties>
</file>